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Elmbridge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Elmbridge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Elmbridge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Elmbridge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Elmbridge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Elmbridge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43.5% </w:t>
      </w:r>
      <w:r w:rsidRPr="004747BF">
        <w:rPr>
          <w:rFonts w:ascii="Libre Franklin Light" w:eastAsia="Times New Roman" w:hAnsi="Libre Franklin Light" w:cs="Calibri Light"/>
        </w:rPr>
        <w:t xml:space="preserve">of those respondents classified as PGSI 8+ in Elmbridge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Elmbridge is estimated to be </w:t>
      </w:r>
      <w:r w:rsidRPr="00773DF7">
        <w:rPr>
          <w:rFonts w:ascii="Libre Franklin Light" w:eastAsia="Times New Roman" w:hAnsi="Libre Franklin Light" w:cs="Calibri Light"/>
          <w:b/>
          <w:bCs/>
          <w:color w:val="C45911" w:themeColor="accent2" w:themeShade="BF"/>
        </w:rPr>
        <w:t xml:space="preserve">£2,337,737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Elmbridge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Elmbridge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Elmbridge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Elmbridge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lmb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Elmbridge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lmb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Elmbridge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Elmbridge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lmb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Elmbridge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Elmbridge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Elmbridge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Elmbridge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Elmbridge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Elmbridge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£2,337,737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Elmbridge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£38,078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£787,472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£56,412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£15,866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£29,087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£1,410,822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£2,337,737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Elmbridge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Elmbridge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Elmbridge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Elmbridge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Elmbridge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Elmbridge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Elmbridge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Elmbridge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Elmbridge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Elmbridge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Elmbridge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Elmbridge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BF276B4-A8D0-4865-8F10-5728F90C6AA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